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1529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Wesley Ferreira dos Santos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pela participação na equipe de organização e recepção da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Wesley Ferreira dos Santos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pela participação na equipe de organização e recepção da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6E14D9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A07" w:rsidRDefault="00C65A07">
      <w:r>
        <w:separator/>
      </w:r>
    </w:p>
  </w:endnote>
  <w:endnote w:type="continuationSeparator" w:id="0">
    <w:p w:rsidR="00C65A07" w:rsidRDefault="00C65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A07" w:rsidRDefault="00C65A07">
      <w:r>
        <w:separator/>
      </w:r>
    </w:p>
  </w:footnote>
  <w:footnote w:type="continuationSeparator" w:id="0">
    <w:p w:rsidR="00C65A07" w:rsidRDefault="00C65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3241D0E1" wp14:editId="21F7097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1D326615" wp14:editId="3182FD4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093BA234" wp14:editId="4FCA5FB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14D9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65A07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159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2015-08-18T15:27:00Z</dcterms:created>
  <dcterms:modified xsi:type="dcterms:W3CDTF">2015-08-18T15:27:00Z</dcterms:modified>
</cp:coreProperties>
</file>